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2FE0A9" w14:textId="3888105F" w:rsidR="00BA00AB" w:rsidRDefault="0096154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SPYNE</w:t>
      </w:r>
      <w:r>
        <w:rPr>
          <w:rFonts w:ascii="Times New Roman" w:hAnsi="Times New Roman" w:cs="Times New Roman"/>
          <w:sz w:val="24"/>
          <w:szCs w:val="24"/>
        </w:rPr>
        <w:t xml:space="preserve">      (fl.1411)</w:t>
      </w:r>
    </w:p>
    <w:p w14:paraId="56E8EDFE" w14:textId="40FF0F2D" w:rsidR="00961541" w:rsidRDefault="0096154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F60C63" w14:textId="6146000A" w:rsidR="00961541" w:rsidRDefault="0096154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7C63D0" w14:textId="6CA5AC1B" w:rsidR="00961541" w:rsidRDefault="0096154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Oct.1411</w:t>
      </w:r>
      <w:r>
        <w:rPr>
          <w:rFonts w:ascii="Times New Roman" w:hAnsi="Times New Roman" w:cs="Times New Roman"/>
          <w:sz w:val="24"/>
          <w:szCs w:val="24"/>
        </w:rPr>
        <w:tab/>
        <w:t>He was appointed Sheriff of Bristol.   (C.F.R. 1405-13 p.216)</w:t>
      </w:r>
    </w:p>
    <w:p w14:paraId="2AC86FD0" w14:textId="66763688" w:rsidR="00961541" w:rsidRDefault="0096154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16F38B" w14:textId="6B8A0A2A" w:rsidR="00961541" w:rsidRDefault="0096154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B4D1F7" w14:textId="4D354278" w:rsidR="00961541" w:rsidRPr="00961541" w:rsidRDefault="0096154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July 2021</w:t>
      </w:r>
    </w:p>
    <w:sectPr w:rsidR="00961541" w:rsidRPr="0096154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C95D51" w14:textId="77777777" w:rsidR="00961541" w:rsidRDefault="00961541" w:rsidP="009139A6">
      <w:r>
        <w:separator/>
      </w:r>
    </w:p>
  </w:endnote>
  <w:endnote w:type="continuationSeparator" w:id="0">
    <w:p w14:paraId="152DD157" w14:textId="77777777" w:rsidR="00961541" w:rsidRDefault="0096154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F28A8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8C35F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DD31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CA6899" w14:textId="77777777" w:rsidR="00961541" w:rsidRDefault="00961541" w:rsidP="009139A6">
      <w:r>
        <w:separator/>
      </w:r>
    </w:p>
  </w:footnote>
  <w:footnote w:type="continuationSeparator" w:id="0">
    <w:p w14:paraId="75667872" w14:textId="77777777" w:rsidR="00961541" w:rsidRDefault="0096154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EE6B9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D2B8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CB835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541"/>
    <w:rsid w:val="000666E0"/>
    <w:rsid w:val="002510B7"/>
    <w:rsid w:val="005C130B"/>
    <w:rsid w:val="00826F5C"/>
    <w:rsid w:val="009139A6"/>
    <w:rsid w:val="009448BB"/>
    <w:rsid w:val="00961541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F61FE0"/>
  <w15:chartTrackingRefBased/>
  <w15:docId w15:val="{F5E3A938-A832-43AF-8A85-261C47839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2021-07-14T11:01:00Z</dcterms:created>
  <dcterms:modified xsi:type="dcterms:W3CDTF">2021-07-14T11:03:00Z</dcterms:modified>
</cp:coreProperties>
</file>